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BDE4B" w14:textId="77777777" w:rsidR="00354A55" w:rsidRDefault="00354A55" w:rsidP="00354A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HOLME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fl.1479)</w:t>
      </w:r>
    </w:p>
    <w:p w14:paraId="08ABA603" w14:textId="77777777" w:rsidR="00354A55" w:rsidRDefault="00354A55" w:rsidP="00354A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r>
        <w:rPr>
          <w:rFonts w:cs="Times New Roman"/>
          <w:szCs w:val="24"/>
        </w:rPr>
        <w:t>Brockdish</w:t>
      </w:r>
      <w:proofErr w:type="spellEnd"/>
      <w:r>
        <w:rPr>
          <w:rFonts w:cs="Times New Roman"/>
          <w:szCs w:val="24"/>
        </w:rPr>
        <w:t>, Norfolk.</w:t>
      </w:r>
    </w:p>
    <w:p w14:paraId="3C0C6E7F" w14:textId="77777777" w:rsidR="00354A55" w:rsidRDefault="00354A55" w:rsidP="00354A55">
      <w:pPr>
        <w:pStyle w:val="NoSpacing"/>
        <w:rPr>
          <w:rFonts w:cs="Times New Roman"/>
          <w:szCs w:val="24"/>
        </w:rPr>
      </w:pPr>
    </w:p>
    <w:p w14:paraId="43F7DAD3" w14:textId="77777777" w:rsidR="00354A55" w:rsidRDefault="00354A55" w:rsidP="00354A55">
      <w:pPr>
        <w:pStyle w:val="NoSpacing"/>
        <w:rPr>
          <w:rFonts w:cs="Times New Roman"/>
          <w:szCs w:val="24"/>
        </w:rPr>
      </w:pPr>
    </w:p>
    <w:p w14:paraId="16929E95" w14:textId="77777777" w:rsidR="00354A55" w:rsidRDefault="00354A55" w:rsidP="00354A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Mar.1479</w:t>
      </w:r>
      <w:r>
        <w:rPr>
          <w:rFonts w:cs="Times New Roman"/>
          <w:szCs w:val="24"/>
        </w:rPr>
        <w:tab/>
        <w:t>He had resigned by this date.</w:t>
      </w:r>
    </w:p>
    <w:p w14:paraId="11DA6A03" w14:textId="77777777" w:rsidR="00354A55" w:rsidRDefault="00354A55" w:rsidP="00354A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p.155)</w:t>
      </w:r>
    </w:p>
    <w:p w14:paraId="0321AB31" w14:textId="77777777" w:rsidR="00354A55" w:rsidRDefault="00354A55" w:rsidP="00354A55">
      <w:pPr>
        <w:pStyle w:val="NoSpacing"/>
        <w:rPr>
          <w:rFonts w:cs="Times New Roman"/>
          <w:szCs w:val="24"/>
        </w:rPr>
      </w:pPr>
    </w:p>
    <w:p w14:paraId="3DB12FD2" w14:textId="77777777" w:rsidR="00354A55" w:rsidRDefault="00354A55" w:rsidP="00354A55">
      <w:pPr>
        <w:pStyle w:val="NoSpacing"/>
        <w:rPr>
          <w:rFonts w:cs="Times New Roman"/>
          <w:szCs w:val="24"/>
        </w:rPr>
      </w:pPr>
    </w:p>
    <w:p w14:paraId="51846DE5" w14:textId="77777777" w:rsidR="00354A55" w:rsidRDefault="00354A55" w:rsidP="00354A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September 2024</w:t>
      </w:r>
    </w:p>
    <w:p w14:paraId="602AD4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3627E" w14:textId="77777777" w:rsidR="00354A55" w:rsidRDefault="00354A55" w:rsidP="009139A6">
      <w:r>
        <w:separator/>
      </w:r>
    </w:p>
  </w:endnote>
  <w:endnote w:type="continuationSeparator" w:id="0">
    <w:p w14:paraId="52EB673B" w14:textId="77777777" w:rsidR="00354A55" w:rsidRDefault="00354A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2E1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132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BD5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16C8E" w14:textId="77777777" w:rsidR="00354A55" w:rsidRDefault="00354A55" w:rsidP="009139A6">
      <w:r>
        <w:separator/>
      </w:r>
    </w:p>
  </w:footnote>
  <w:footnote w:type="continuationSeparator" w:id="0">
    <w:p w14:paraId="4C29A8C5" w14:textId="77777777" w:rsidR="00354A55" w:rsidRDefault="00354A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848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284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83A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A55"/>
    <w:rsid w:val="000666E0"/>
    <w:rsid w:val="002510B7"/>
    <w:rsid w:val="00270799"/>
    <w:rsid w:val="00354A5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B4816"/>
  <w15:chartTrackingRefBased/>
  <w15:docId w15:val="{4F2EB5FE-0213-4D20-8890-2FA55E64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2024-09-20T16:11:00Z</dcterms:created>
  <dcterms:modified xsi:type="dcterms:W3CDTF">2024-09-20T16:12:00Z</dcterms:modified>
</cp:coreProperties>
</file>